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CC836" w14:textId="77777777" w:rsidR="00CB54CE" w:rsidRDefault="00CB54CE" w:rsidP="00CB54CE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w:t>Michael WHITE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(fl.1478)</w:t>
      </w:r>
    </w:p>
    <w:p w14:paraId="30C9B88D" w14:textId="77777777" w:rsidR="00CB54CE" w:rsidRDefault="00CB54CE" w:rsidP="00CB54CE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of York.</w:t>
      </w:r>
    </w:p>
    <w:p w14:paraId="45B9D981" w14:textId="77777777" w:rsidR="00CB54CE" w:rsidRDefault="00CB54CE" w:rsidP="00CB54CE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</w:p>
    <w:p w14:paraId="05DA135E" w14:textId="77777777" w:rsidR="00CB54CE" w:rsidRDefault="00CB54CE" w:rsidP="00CB54CE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</w:p>
    <w:p w14:paraId="1A25A709" w14:textId="7EC2C811" w:rsidR="00CB54CE" w:rsidRDefault="00CB54CE" w:rsidP="00CB54CE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  <w:t>1478</w:t>
      </w:r>
      <w:r>
        <w:rPr>
          <w:rFonts w:ascii="Times New Roman" w:hAnsi="Times New Roman" w:cs="Times New Roman"/>
          <w:noProof/>
          <w:sz w:val="24"/>
          <w:szCs w:val="24"/>
        </w:rPr>
        <w:tab/>
        <w:t>He was one of the Chamberlains.  (R.F.Y. p.200)</w:t>
      </w:r>
    </w:p>
    <w:p w14:paraId="4D1A2839" w14:textId="77777777" w:rsidR="007D0FC7" w:rsidRPr="007D0FC7" w:rsidRDefault="007D0FC7" w:rsidP="007D0F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ab/>
      </w:r>
      <w:r w:rsidRPr="007D0FC7">
        <w:rPr>
          <w:rFonts w:ascii="Times New Roman" w:hAnsi="Times New Roman" w:cs="Times New Roman"/>
          <w:sz w:val="24"/>
          <w:szCs w:val="24"/>
        </w:rPr>
        <w:t>1485</w:t>
      </w:r>
      <w:r w:rsidRPr="007D0FC7">
        <w:rPr>
          <w:rFonts w:ascii="Times New Roman" w:hAnsi="Times New Roman" w:cs="Times New Roman"/>
          <w:sz w:val="24"/>
          <w:szCs w:val="24"/>
        </w:rPr>
        <w:tab/>
        <w:t xml:space="preserve">His former apprentice, Cuthbert </w:t>
      </w:r>
      <w:proofErr w:type="spellStart"/>
      <w:r w:rsidRPr="007D0FC7">
        <w:rPr>
          <w:rFonts w:ascii="Times New Roman" w:hAnsi="Times New Roman" w:cs="Times New Roman"/>
          <w:sz w:val="24"/>
          <w:szCs w:val="24"/>
        </w:rPr>
        <w:t>Brownles</w:t>
      </w:r>
      <w:proofErr w:type="spellEnd"/>
      <w:r w:rsidRPr="007D0FC7">
        <w:rPr>
          <w:rFonts w:ascii="Times New Roman" w:hAnsi="Times New Roman" w:cs="Times New Roman"/>
          <w:sz w:val="24"/>
          <w:szCs w:val="24"/>
        </w:rPr>
        <w:t>(q.v.), became a Freeman.</w:t>
      </w:r>
    </w:p>
    <w:p w14:paraId="11824192" w14:textId="7F85F6A8" w:rsidR="007D0FC7" w:rsidRPr="007D0FC7" w:rsidRDefault="007D0FC7" w:rsidP="007D0FC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 w:rsidRPr="007D0FC7">
        <w:rPr>
          <w:rFonts w:ascii="Times New Roman" w:hAnsi="Times New Roman" w:cs="Times New Roman"/>
          <w:sz w:val="24"/>
          <w:szCs w:val="24"/>
        </w:rPr>
        <w:tab/>
      </w:r>
      <w:r w:rsidRPr="007D0FC7">
        <w:rPr>
          <w:rFonts w:ascii="Times New Roman" w:hAnsi="Times New Roman" w:cs="Times New Roman"/>
          <w:sz w:val="24"/>
          <w:szCs w:val="24"/>
        </w:rPr>
        <w:tab/>
        <w:t>(R.F.Y. p.210)</w:t>
      </w:r>
    </w:p>
    <w:p w14:paraId="3185CC5A" w14:textId="77777777" w:rsidR="00CB54CE" w:rsidRDefault="00CB54CE" w:rsidP="00CB54CE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</w:p>
    <w:p w14:paraId="74FD687E" w14:textId="77777777" w:rsidR="00CB54CE" w:rsidRDefault="00CB54CE" w:rsidP="00CB54CE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</w:p>
    <w:p w14:paraId="389E94C6" w14:textId="393D6594" w:rsidR="00CB54CE" w:rsidRDefault="00CB54CE" w:rsidP="00CB54CE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10 August 2014</w:t>
      </w:r>
    </w:p>
    <w:p w14:paraId="036EBDB4" w14:textId="134BAC12" w:rsidR="007D0FC7" w:rsidRDefault="007D0FC7" w:rsidP="00CB54CE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30 May 2019</w:t>
      </w:r>
    </w:p>
    <w:p w14:paraId="36BE3218" w14:textId="77777777"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E55F4" w14:textId="77777777" w:rsidR="00CB54CE" w:rsidRDefault="00CB54CE" w:rsidP="00564E3C">
      <w:pPr>
        <w:spacing w:after="0" w:line="240" w:lineRule="auto"/>
      </w:pPr>
      <w:r>
        <w:separator/>
      </w:r>
    </w:p>
  </w:endnote>
  <w:endnote w:type="continuationSeparator" w:id="0">
    <w:p w14:paraId="587691DD" w14:textId="77777777" w:rsidR="00CB54CE" w:rsidRDefault="00CB54C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6A4D7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C0FD7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D0FC7">
      <w:rPr>
        <w:rFonts w:ascii="Times New Roman" w:hAnsi="Times New Roman" w:cs="Times New Roman"/>
        <w:noProof/>
        <w:sz w:val="24"/>
        <w:szCs w:val="24"/>
      </w:rPr>
      <w:t>30 May 2019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0A788EC4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46B9B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4851B" w14:textId="77777777" w:rsidR="00CB54CE" w:rsidRDefault="00CB54CE" w:rsidP="00564E3C">
      <w:pPr>
        <w:spacing w:after="0" w:line="240" w:lineRule="auto"/>
      </w:pPr>
      <w:r>
        <w:separator/>
      </w:r>
    </w:p>
  </w:footnote>
  <w:footnote w:type="continuationSeparator" w:id="0">
    <w:p w14:paraId="08B29461" w14:textId="77777777" w:rsidR="00CB54CE" w:rsidRDefault="00CB54C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C02A3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46801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1C88F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4CE"/>
    <w:rsid w:val="00372DC6"/>
    <w:rsid w:val="00564E3C"/>
    <w:rsid w:val="0064591D"/>
    <w:rsid w:val="007D0FC7"/>
    <w:rsid w:val="00CB54C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E2824"/>
  <w15:chartTrackingRefBased/>
  <w15:docId w15:val="{031AB45D-AFD2-4711-8ADF-1D6E3319E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2015-12-16T21:13:00Z</dcterms:created>
  <dcterms:modified xsi:type="dcterms:W3CDTF">2019-05-30T08:03:00Z</dcterms:modified>
</cp:coreProperties>
</file>